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F03" w:rsidRPr="00000A9E" w:rsidRDefault="00E61F03" w:rsidP="00857C0E">
      <w:pPr>
        <w:spacing w:after="0" w:line="240" w:lineRule="auto"/>
        <w:ind w:left="12333" w:right="-31" w:hanging="567"/>
        <w:rPr>
          <w:rFonts w:ascii="Times New Roman" w:hAnsi="Times New Roman" w:cs="Times New Roman"/>
          <w:sz w:val="24"/>
          <w:szCs w:val="24"/>
        </w:rPr>
      </w:pPr>
      <w:r w:rsidRPr="00000A9E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E61F03" w:rsidRPr="00000A9E" w:rsidRDefault="00E61F03" w:rsidP="00857C0E">
      <w:pPr>
        <w:spacing w:after="0" w:line="240" w:lineRule="auto"/>
        <w:ind w:left="12333" w:right="-31" w:hanging="567"/>
        <w:rPr>
          <w:rFonts w:ascii="Times New Roman" w:hAnsi="Times New Roman" w:cs="Times New Roman"/>
          <w:sz w:val="24"/>
          <w:szCs w:val="24"/>
        </w:rPr>
      </w:pPr>
    </w:p>
    <w:p w:rsidR="00E61F03" w:rsidRPr="00000A9E" w:rsidRDefault="00E61F03" w:rsidP="00857C0E">
      <w:pPr>
        <w:spacing w:after="0" w:line="240" w:lineRule="auto"/>
        <w:ind w:left="12333" w:right="-31" w:hanging="567"/>
        <w:rPr>
          <w:rFonts w:ascii="Times New Roman" w:hAnsi="Times New Roman" w:cs="Times New Roman"/>
          <w:sz w:val="24"/>
          <w:szCs w:val="24"/>
        </w:rPr>
      </w:pPr>
      <w:r w:rsidRPr="00000A9E">
        <w:rPr>
          <w:rFonts w:ascii="Times New Roman" w:hAnsi="Times New Roman" w:cs="Times New Roman"/>
          <w:sz w:val="24"/>
          <w:szCs w:val="24"/>
        </w:rPr>
        <w:t>УТВЕРЖДЕНЫ</w:t>
      </w:r>
    </w:p>
    <w:p w:rsidR="00E61F03" w:rsidRDefault="00E61F03" w:rsidP="00857C0E">
      <w:pPr>
        <w:spacing w:after="0" w:line="240" w:lineRule="auto"/>
        <w:ind w:left="12333" w:right="-31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приказом Межрайонной ИФНС</w:t>
      </w:r>
    </w:p>
    <w:p w:rsidR="00E61F03" w:rsidRDefault="00E61F03" w:rsidP="00857C0E">
      <w:pPr>
        <w:spacing w:after="0" w:line="240" w:lineRule="auto"/>
        <w:ind w:left="12333" w:right="-31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России №5 по Брянской области</w:t>
      </w:r>
    </w:p>
    <w:p w:rsidR="00E61F03" w:rsidRPr="00000A9E" w:rsidRDefault="00E61F03" w:rsidP="00857C0E">
      <w:pPr>
        <w:spacing w:after="0" w:line="240" w:lineRule="auto"/>
        <w:ind w:left="12333" w:right="-31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04.10.2017№01-1-06/156</w:t>
      </w:r>
    </w:p>
    <w:p w:rsidR="00E61F03" w:rsidRPr="00000A9E" w:rsidRDefault="00E61F03" w:rsidP="009072B4">
      <w:pPr>
        <w:spacing w:after="0" w:line="240" w:lineRule="auto"/>
        <w:ind w:right="-31"/>
        <w:rPr>
          <w:rFonts w:ascii="Times New Roman" w:hAnsi="Times New Roman" w:cs="Times New Roman"/>
          <w:sz w:val="24"/>
          <w:szCs w:val="24"/>
        </w:rPr>
      </w:pPr>
    </w:p>
    <w:p w:rsidR="00E61F03" w:rsidRPr="00000A9E" w:rsidRDefault="00E61F03" w:rsidP="00857C0E">
      <w:pPr>
        <w:pStyle w:val="Heading1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00A9E">
        <w:rPr>
          <w:rFonts w:ascii="Times New Roman" w:hAnsi="Times New Roman" w:cs="Times New Roman"/>
          <w:color w:val="auto"/>
          <w:sz w:val="24"/>
          <w:szCs w:val="24"/>
        </w:rPr>
        <w:t xml:space="preserve">Квалификационные требования к специальности, направлению подготовки профессионального образования </w:t>
      </w:r>
    </w:p>
    <w:p w:rsidR="00E61F03" w:rsidRDefault="00E61F03" w:rsidP="00857C0E">
      <w:pPr>
        <w:pStyle w:val="Heading1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00A9E">
        <w:rPr>
          <w:rFonts w:ascii="Times New Roman" w:hAnsi="Times New Roman" w:cs="Times New Roman"/>
          <w:color w:val="auto"/>
          <w:sz w:val="24"/>
          <w:szCs w:val="24"/>
        </w:rPr>
        <w:t>претендентов на замещение должностей государственной гражданской службы  и государственных гражданских служащих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E61F03" w:rsidRDefault="00E61F03" w:rsidP="00857C0E">
      <w:pPr>
        <w:pStyle w:val="Heading1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Межрайонной  инспекции Федеральной налоговой службы №5 </w:t>
      </w:r>
      <w:r w:rsidRPr="00000A9E">
        <w:rPr>
          <w:rFonts w:ascii="Times New Roman" w:hAnsi="Times New Roman" w:cs="Times New Roman"/>
          <w:color w:val="auto"/>
          <w:sz w:val="24"/>
          <w:szCs w:val="24"/>
        </w:rPr>
        <w:t xml:space="preserve"> по Брянской области</w:t>
      </w:r>
    </w:p>
    <w:p w:rsidR="00E61F03" w:rsidRPr="00000A9E" w:rsidRDefault="00E61F03" w:rsidP="00857C0E">
      <w:pPr>
        <w:spacing w:line="240" w:lineRule="auto"/>
      </w:pPr>
    </w:p>
    <w:tbl>
      <w:tblPr>
        <w:tblW w:w="151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111"/>
        <w:gridCol w:w="11057"/>
      </w:tblGrid>
      <w:tr w:rsidR="00E61F03" w:rsidRPr="00000A9E">
        <w:trPr>
          <w:trHeight w:val="416"/>
        </w:trPr>
        <w:tc>
          <w:tcPr>
            <w:tcW w:w="4111" w:type="dxa"/>
            <w:vAlign w:val="center"/>
          </w:tcPr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372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отдела</w:t>
            </w:r>
          </w:p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vAlign w:val="center"/>
          </w:tcPr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372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Квалификационные требования</w:t>
            </w:r>
          </w:p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61F03" w:rsidRPr="00000A9E">
        <w:trPr>
          <w:trHeight w:val="416"/>
        </w:trPr>
        <w:tc>
          <w:tcPr>
            <w:tcW w:w="4111" w:type="dxa"/>
            <w:vMerge w:val="restart"/>
            <w:vAlign w:val="center"/>
          </w:tcPr>
          <w:p w:rsidR="00E61F03" w:rsidRPr="000B372F" w:rsidRDefault="00E61F03" w:rsidP="000B372F">
            <w:pPr>
              <w:tabs>
                <w:tab w:val="left" w:pos="1347"/>
                <w:tab w:val="left" w:pos="9033"/>
              </w:tabs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  <w:p w:rsidR="00E61F03" w:rsidRPr="000B372F" w:rsidRDefault="00E61F03" w:rsidP="0000321C">
            <w:pPr>
              <w:pStyle w:val="ListParagraph"/>
              <w:tabs>
                <w:tab w:val="left" w:pos="9033"/>
              </w:tabs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О</w:t>
            </w:r>
            <w:r w:rsidRPr="000B372F">
              <w:rPr>
                <w:sz w:val="24"/>
                <w:szCs w:val="24"/>
              </w:rPr>
              <w:t>тдел учета налогоплательщиков</w:t>
            </w:r>
          </w:p>
          <w:p w:rsidR="00E61F03" w:rsidRPr="000B372F" w:rsidRDefault="00E61F03" w:rsidP="0000321C">
            <w:pPr>
              <w:pStyle w:val="ListParagraph"/>
              <w:tabs>
                <w:tab w:val="left" w:pos="9033"/>
              </w:tabs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А</w:t>
            </w:r>
            <w:r w:rsidRPr="000B372F">
              <w:rPr>
                <w:sz w:val="24"/>
                <w:szCs w:val="24"/>
              </w:rPr>
              <w:t>налитический отдел</w:t>
            </w:r>
          </w:p>
          <w:p w:rsidR="00E61F03" w:rsidRPr="000B372F" w:rsidRDefault="00E61F03" w:rsidP="0000321C">
            <w:pPr>
              <w:pStyle w:val="ListParagraph"/>
              <w:tabs>
                <w:tab w:val="left" w:pos="9033"/>
              </w:tabs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О</w:t>
            </w:r>
            <w:r w:rsidRPr="000B372F">
              <w:rPr>
                <w:sz w:val="24"/>
                <w:szCs w:val="24"/>
              </w:rPr>
              <w:t>тдел выездных проверок</w:t>
            </w:r>
          </w:p>
          <w:p w:rsidR="00E61F03" w:rsidRPr="000B372F" w:rsidRDefault="00E61F03" w:rsidP="0000321C">
            <w:pPr>
              <w:pStyle w:val="ListParagraph"/>
              <w:tabs>
                <w:tab w:val="left" w:pos="9033"/>
              </w:tabs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О</w:t>
            </w:r>
            <w:r w:rsidRPr="000B372F">
              <w:rPr>
                <w:sz w:val="24"/>
                <w:szCs w:val="24"/>
              </w:rPr>
              <w:t>тдел камеральных проверок №1</w:t>
            </w:r>
          </w:p>
          <w:p w:rsidR="00E61F03" w:rsidRPr="000B372F" w:rsidRDefault="00E61F03" w:rsidP="0000321C">
            <w:pPr>
              <w:pStyle w:val="ListParagraph"/>
              <w:tabs>
                <w:tab w:val="left" w:pos="9033"/>
              </w:tabs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О</w:t>
            </w:r>
            <w:r w:rsidRPr="000B372F">
              <w:rPr>
                <w:sz w:val="24"/>
                <w:szCs w:val="24"/>
              </w:rPr>
              <w:t>тдел камеральных проверок №2</w:t>
            </w:r>
          </w:p>
          <w:p w:rsidR="00E61F03" w:rsidRPr="000B372F" w:rsidRDefault="00E61F03" w:rsidP="0000321C">
            <w:pPr>
              <w:pStyle w:val="ListParagraph"/>
              <w:tabs>
                <w:tab w:val="left" w:pos="9033"/>
              </w:tabs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О</w:t>
            </w:r>
            <w:r w:rsidRPr="000B372F">
              <w:rPr>
                <w:sz w:val="24"/>
                <w:szCs w:val="24"/>
              </w:rPr>
              <w:t>тдел камеральных проверок №3</w:t>
            </w:r>
          </w:p>
          <w:p w:rsidR="00E61F03" w:rsidRPr="000B372F" w:rsidRDefault="00E61F03" w:rsidP="0000321C">
            <w:pPr>
              <w:pStyle w:val="ListParagraph"/>
              <w:tabs>
                <w:tab w:val="left" w:pos="9033"/>
              </w:tabs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О</w:t>
            </w:r>
            <w:r w:rsidRPr="000B372F">
              <w:rPr>
                <w:sz w:val="24"/>
                <w:szCs w:val="24"/>
              </w:rPr>
              <w:t>тдел камеральных проверок №4</w:t>
            </w:r>
          </w:p>
          <w:p w:rsidR="00E61F03" w:rsidRPr="000B372F" w:rsidRDefault="00E61F03" w:rsidP="0000321C">
            <w:pPr>
              <w:pStyle w:val="ListParagraph"/>
              <w:tabs>
                <w:tab w:val="left" w:pos="9033"/>
              </w:tabs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</w:t>
            </w:r>
            <w:r w:rsidRPr="000B372F">
              <w:rPr>
                <w:sz w:val="24"/>
                <w:szCs w:val="24"/>
              </w:rPr>
              <w:t>тдел камеральных проверок №5</w:t>
            </w:r>
          </w:p>
          <w:p w:rsidR="00E61F03" w:rsidRPr="000B372F" w:rsidRDefault="00E61F03" w:rsidP="0000321C">
            <w:pPr>
              <w:pStyle w:val="ListParagraph"/>
              <w:tabs>
                <w:tab w:val="left" w:pos="9033"/>
              </w:tabs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О</w:t>
            </w:r>
            <w:r w:rsidRPr="000B372F">
              <w:rPr>
                <w:sz w:val="24"/>
                <w:szCs w:val="24"/>
              </w:rPr>
              <w:t>тдел камеральных проверок №6</w:t>
            </w:r>
          </w:p>
          <w:p w:rsidR="00E61F03" w:rsidRPr="000B372F" w:rsidRDefault="00E61F03" w:rsidP="0000321C">
            <w:pPr>
              <w:pStyle w:val="ListParagraph"/>
              <w:tabs>
                <w:tab w:val="left" w:pos="9033"/>
              </w:tabs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К</w:t>
            </w:r>
            <w:r w:rsidRPr="000B372F">
              <w:rPr>
                <w:sz w:val="24"/>
                <w:szCs w:val="24"/>
              </w:rPr>
              <w:t>онтрольно-аналитический отдел</w:t>
            </w:r>
          </w:p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ind w:left="851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vAlign w:val="center"/>
          </w:tcPr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372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Категория «руководители» ведущей группы должностей государственной гражданской службы</w:t>
            </w:r>
          </w:p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372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Категория «специалисты» ведущей и старшей  группы должностей государственной гражданской службы</w:t>
            </w:r>
          </w:p>
        </w:tc>
      </w:tr>
      <w:tr w:rsidR="00E61F03" w:rsidRPr="00000A9E">
        <w:trPr>
          <w:trHeight w:val="416"/>
        </w:trPr>
        <w:tc>
          <w:tcPr>
            <w:tcW w:w="4111" w:type="dxa"/>
            <w:vMerge/>
            <w:vAlign w:val="center"/>
          </w:tcPr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vAlign w:val="center"/>
          </w:tcPr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37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Высшее образование по специальностям, направлениям подготовки «Государственное и муниципальное управление», «Государственный аудит», «Экономика», «Финансы и кредит», «Финансы», «Менеджмент», «Управление персоналом», «Юриспруденция», «Налоги и налогообложение», «Менеджмент организации», «Бухгалтерский учет, анализ и аудит», «Экономическая безопасность»</w:t>
            </w:r>
            <w:bookmarkStart w:id="0" w:name="_GoBack"/>
            <w:bookmarkEnd w:id="0"/>
            <w:r w:rsidRPr="000B37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«Экономика и управление на предприятии», «Экономика труда», «Антикризисное управление»,  «Маркетинг», «Бизнес-информатика», «Экономика и бухгалтерский учет (по отраслям)»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1F03" w:rsidRPr="00000A9E">
        <w:trPr>
          <w:trHeight w:val="416"/>
        </w:trPr>
        <w:tc>
          <w:tcPr>
            <w:tcW w:w="4111" w:type="dxa"/>
            <w:vMerge/>
            <w:vAlign w:val="center"/>
          </w:tcPr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vAlign w:val="center"/>
          </w:tcPr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372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Категория «обеспечивающие специалисты» старшей и младшей группы должностей государственной гражданской службы</w:t>
            </w:r>
          </w:p>
        </w:tc>
      </w:tr>
      <w:tr w:rsidR="00E61F03" w:rsidRPr="00000A9E">
        <w:trPr>
          <w:trHeight w:val="416"/>
        </w:trPr>
        <w:tc>
          <w:tcPr>
            <w:tcW w:w="4111" w:type="dxa"/>
            <w:vMerge/>
            <w:vAlign w:val="center"/>
          </w:tcPr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vAlign w:val="center"/>
          </w:tcPr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37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Профессиональное образование по специальностям, направлениям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«Налоги и налогообложение», «Менеджмент организации», «Бухгалтерский учет, анализ и аудит», «Экономическая безопасность», «Финансы», «Экономика и управление на предприятии», «Экономика труда», «Антикризисное управление»,  «Маркетинг», «Бизнес-информатика»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</w:tc>
      </w:tr>
      <w:tr w:rsidR="00E61F03" w:rsidRPr="00000A9E">
        <w:trPr>
          <w:trHeight w:val="416"/>
        </w:trPr>
        <w:tc>
          <w:tcPr>
            <w:tcW w:w="4111" w:type="dxa"/>
            <w:vMerge w:val="restart"/>
            <w:vAlign w:val="center"/>
          </w:tcPr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61F03" w:rsidRPr="000B372F" w:rsidRDefault="00E61F03" w:rsidP="0083540C">
            <w:pPr>
              <w:pStyle w:val="ListParagraph"/>
              <w:tabs>
                <w:tab w:val="left" w:pos="9033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0B372F">
              <w:rPr>
                <w:sz w:val="24"/>
                <w:szCs w:val="24"/>
              </w:rPr>
              <w:t>тдел кадров и безопасности</w:t>
            </w:r>
          </w:p>
        </w:tc>
        <w:tc>
          <w:tcPr>
            <w:tcW w:w="11057" w:type="dxa"/>
            <w:vAlign w:val="center"/>
          </w:tcPr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372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Категория «руководители» ведущей группы должностей государственной гражданской службы</w:t>
            </w:r>
          </w:p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372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Категория «специалисты» ведущей и старшей  группы должностей государственной гражданской службы</w:t>
            </w:r>
          </w:p>
        </w:tc>
      </w:tr>
      <w:tr w:rsidR="00E61F03" w:rsidRPr="00000A9E">
        <w:trPr>
          <w:trHeight w:val="416"/>
        </w:trPr>
        <w:tc>
          <w:tcPr>
            <w:tcW w:w="4111" w:type="dxa"/>
            <w:vMerge/>
            <w:vAlign w:val="center"/>
          </w:tcPr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vAlign w:val="center"/>
          </w:tcPr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372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Направление – кадровая работа:</w:t>
            </w:r>
          </w:p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37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Высшее образование по специальностям, направлениям подготовки «Государственное и муниципальное управление», «Менеджмент», «Управление персоналом», «Юриспруденция», «Экономика и управление на предприятии», «Налоги и налогообложение», «Финансы и кредит», «Экономика», «Экономическая безопасность», «Бухгалтерский учет, анализ и аудит», «Менеджмент организации»</w:t>
            </w:r>
            <w:r w:rsidRPr="000B372F">
              <w:rPr>
                <w:rStyle w:val="FootnoteReference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B37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372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Направление – обеспечение безопасности: </w:t>
            </w:r>
          </w:p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37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Высшее образование по специальностям, направлениям подготовки «Государственное и муниципальное управление», «Менеджмент», «Информационная безопасность», «Юриспруденция», «Информационно-аналитические системы безопасности», «Безопасность информационных технологий в правоохранительной сфере», «Правовое обеспечение национальной безопасности»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1F03" w:rsidRPr="00000A9E">
        <w:trPr>
          <w:trHeight w:val="416"/>
        </w:trPr>
        <w:tc>
          <w:tcPr>
            <w:tcW w:w="4111" w:type="dxa"/>
            <w:vMerge/>
            <w:vAlign w:val="center"/>
          </w:tcPr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vAlign w:val="center"/>
          </w:tcPr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372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Категория «обеспечивающие специалисты» старшей и младшей группы должностей государственной гражданской службы</w:t>
            </w:r>
          </w:p>
        </w:tc>
      </w:tr>
      <w:tr w:rsidR="00E61F03" w:rsidRPr="00000A9E">
        <w:trPr>
          <w:trHeight w:val="416"/>
        </w:trPr>
        <w:tc>
          <w:tcPr>
            <w:tcW w:w="4111" w:type="dxa"/>
            <w:vMerge/>
            <w:vAlign w:val="center"/>
          </w:tcPr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vAlign w:val="center"/>
          </w:tcPr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372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Направление – кадровая работа:</w:t>
            </w:r>
          </w:p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37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Профессиональное образование по специальностям, направлениям подготовки «Государственное и муниципальное управление», «Менеджмент», «Управление персоналом», «Юриспруденция», «Экономика и управление на предприятии», «Налоги и налогообложение», «Финансы и кредит», «Экономика», «Экономическая безопасность», «Бухгалтерский учет, анализ и аудит», «Менеджмент организации»</w:t>
            </w:r>
            <w:r w:rsidRPr="000B372F">
              <w:rPr>
                <w:rStyle w:val="FootnoteReference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B37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372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Направление – обеспечение безопасности: </w:t>
            </w:r>
          </w:p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37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Профессиональное образование по специальностям, направлениям подготовки «Государственное и муниципальное управление», «Менеджмент», «Информационная безопасность», «Юриспруденция», «Информационно-аналитические системы безопасности», «Безопасность информационных технологий в правоохранительной сфере», «Правовое обеспечение национальной безопасности»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61F03" w:rsidRPr="00000A9E">
        <w:trPr>
          <w:trHeight w:val="416"/>
        </w:trPr>
        <w:tc>
          <w:tcPr>
            <w:tcW w:w="4111" w:type="dxa"/>
            <w:vMerge w:val="restart"/>
            <w:vAlign w:val="center"/>
          </w:tcPr>
          <w:p w:rsidR="00E61F03" w:rsidRPr="000B372F" w:rsidRDefault="00E61F03" w:rsidP="0083540C">
            <w:pPr>
              <w:pStyle w:val="ListParagraph"/>
              <w:tabs>
                <w:tab w:val="left" w:pos="9033"/>
              </w:tabs>
              <w:ind w:left="8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0B372F">
              <w:rPr>
                <w:sz w:val="24"/>
                <w:szCs w:val="24"/>
              </w:rPr>
              <w:t>равовой отдел</w:t>
            </w:r>
          </w:p>
          <w:p w:rsidR="00E61F03" w:rsidRPr="000B372F" w:rsidRDefault="00E61F03" w:rsidP="000B372F">
            <w:pPr>
              <w:pStyle w:val="ListParagraph"/>
              <w:tabs>
                <w:tab w:val="left" w:pos="9033"/>
              </w:tabs>
              <w:rPr>
                <w:sz w:val="24"/>
                <w:szCs w:val="24"/>
              </w:rPr>
            </w:pPr>
          </w:p>
        </w:tc>
        <w:tc>
          <w:tcPr>
            <w:tcW w:w="11057" w:type="dxa"/>
            <w:vAlign w:val="center"/>
          </w:tcPr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372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Категория «руководители» ведущей группы должностей государственной гражданской службы</w:t>
            </w:r>
          </w:p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372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Категория «специалисты» ведущей и старшей  группы должностей государственной гражданской службы</w:t>
            </w:r>
          </w:p>
        </w:tc>
      </w:tr>
      <w:tr w:rsidR="00E61F03" w:rsidRPr="00000A9E">
        <w:trPr>
          <w:trHeight w:val="416"/>
        </w:trPr>
        <w:tc>
          <w:tcPr>
            <w:tcW w:w="4111" w:type="dxa"/>
            <w:vMerge/>
            <w:vAlign w:val="center"/>
          </w:tcPr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vAlign w:val="center"/>
          </w:tcPr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37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Высшее образование по специальности, направлению подготовки «Юриспруденция»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61F03" w:rsidRPr="00000A9E">
        <w:trPr>
          <w:trHeight w:val="416"/>
        </w:trPr>
        <w:tc>
          <w:tcPr>
            <w:tcW w:w="4111" w:type="dxa"/>
            <w:vMerge/>
            <w:vAlign w:val="center"/>
          </w:tcPr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vAlign w:val="center"/>
          </w:tcPr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372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Категория «обеспечивающие специалисты» старшей и младшей группы должностей государственной гражданской службы</w:t>
            </w:r>
          </w:p>
        </w:tc>
      </w:tr>
      <w:tr w:rsidR="00E61F03" w:rsidRPr="00000A9E">
        <w:trPr>
          <w:trHeight w:val="416"/>
        </w:trPr>
        <w:tc>
          <w:tcPr>
            <w:tcW w:w="4111" w:type="dxa"/>
            <w:vMerge/>
            <w:vAlign w:val="center"/>
          </w:tcPr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vAlign w:val="center"/>
          </w:tcPr>
          <w:p w:rsidR="00E61F03" w:rsidRPr="000B372F" w:rsidRDefault="00E61F03" w:rsidP="000B372F">
            <w:pPr>
              <w:tabs>
                <w:tab w:val="left" w:pos="495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37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Профессиональное образование по специальности, направлению подготовки «Юриспруденция»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E61F03" w:rsidRPr="000B372F" w:rsidRDefault="00E61F03" w:rsidP="000B372F">
            <w:pPr>
              <w:tabs>
                <w:tab w:val="left" w:pos="495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61F03" w:rsidRPr="00000A9E">
        <w:trPr>
          <w:trHeight w:val="416"/>
        </w:trPr>
        <w:tc>
          <w:tcPr>
            <w:tcW w:w="4111" w:type="dxa"/>
            <w:vMerge w:val="restart"/>
            <w:vAlign w:val="center"/>
          </w:tcPr>
          <w:p w:rsidR="00E61F03" w:rsidRPr="000B372F" w:rsidRDefault="00E61F03" w:rsidP="0083540C">
            <w:pPr>
              <w:pStyle w:val="ListParagraph"/>
              <w:tabs>
                <w:tab w:val="left" w:pos="9033"/>
              </w:tabs>
              <w:ind w:left="8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0B372F">
              <w:rPr>
                <w:sz w:val="24"/>
                <w:szCs w:val="24"/>
              </w:rPr>
              <w:t>тдел информационных технологий</w:t>
            </w:r>
          </w:p>
        </w:tc>
        <w:tc>
          <w:tcPr>
            <w:tcW w:w="11057" w:type="dxa"/>
            <w:vAlign w:val="center"/>
          </w:tcPr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372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Категория «руководители» ведущей группы должностей государственной гражданской службы</w:t>
            </w:r>
          </w:p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372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Категория «специалисты» ведущей и старшей  группы должностей государственной гражданской службы</w:t>
            </w:r>
          </w:p>
        </w:tc>
      </w:tr>
      <w:tr w:rsidR="00E61F03" w:rsidRPr="00000A9E">
        <w:trPr>
          <w:trHeight w:val="416"/>
        </w:trPr>
        <w:tc>
          <w:tcPr>
            <w:tcW w:w="4111" w:type="dxa"/>
            <w:vMerge/>
            <w:vAlign w:val="center"/>
          </w:tcPr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vAlign w:val="center"/>
          </w:tcPr>
          <w:p w:rsidR="00E61F03" w:rsidRPr="000B372F" w:rsidRDefault="00E61F03" w:rsidP="000B37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37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Высшее образование по специальностям, направлениям  подготовки  «Государственное и муниципальное управление», «Юриспруденция», «Менеджмент», «Экономика», «Бухгалтерский учет, анализ и аудит», «Финансы и кредит», «Бизнес-информатика», «Экономика и управление на предприятии», «Прикладные математика и физика», «Физика», «Вычислительная техника», «Радиофизика»; укрупненные группы направлений подготовки: «Информатика и вычислительная техника», «Компьютерные и информационные науки», «Информационная безопасность», </w:t>
            </w:r>
            <w:r w:rsidRPr="000B372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B37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«Электроника, радиотехника и системы связи», «Математика и механика», «Математика», «Специальные организационно-технические системы», «Правовое обеспечение национальной безопасности», «Экономическая безопасность», «Информационная безопасность автоматизированных систем», «Программное обеспечение вычислительной техники и автоматизированных систем»; «Информационные системы»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E61F03" w:rsidRPr="000B372F" w:rsidRDefault="00E61F03" w:rsidP="000B37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61F03" w:rsidRPr="00000A9E">
        <w:trPr>
          <w:trHeight w:val="416"/>
        </w:trPr>
        <w:tc>
          <w:tcPr>
            <w:tcW w:w="4111" w:type="dxa"/>
            <w:vMerge/>
            <w:vAlign w:val="center"/>
          </w:tcPr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vAlign w:val="center"/>
          </w:tcPr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372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Категория «обеспечивающие специалисты» старшей и младшей группы должностей государственной гражданской службы</w:t>
            </w:r>
          </w:p>
        </w:tc>
      </w:tr>
      <w:tr w:rsidR="00E61F03" w:rsidRPr="00000A9E">
        <w:trPr>
          <w:trHeight w:val="416"/>
        </w:trPr>
        <w:tc>
          <w:tcPr>
            <w:tcW w:w="4111" w:type="dxa"/>
            <w:vMerge/>
            <w:vAlign w:val="center"/>
          </w:tcPr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vAlign w:val="center"/>
          </w:tcPr>
          <w:p w:rsidR="00E61F03" w:rsidRPr="000B372F" w:rsidRDefault="00E61F03" w:rsidP="000B37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37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Профессиональное образование по специальностям, направлениям  подготовки  «Государственное и муниципальное управление», «Юриспруденция», «Менеджмент», «Экономика», «Финансы и кредит», «Экономика и управление на предприятии», «Экономика и управление», «Бизнес-информатика», «Прикладные математика и физика», «Физика», «Радиофизика»; укрупненные группы направлений подготовки: «Информатика и вычислительная техника», «Компьютерные и информационные науки», «Информационная безопасность», </w:t>
            </w:r>
            <w:r w:rsidRPr="000B372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B37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«Электроника, радиотехника и системы связи», «Математика и механика», «Специальные организационно-технические системы», «Правовое обеспечение национальной безопасности», «Экономическая безопасность», «Информационная безопасность автоматизированных систем», «Программное обеспечение вычислительной техники и автоматизированных систем»; «Информационные системы»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E61F03" w:rsidRPr="000B372F" w:rsidRDefault="00E61F03" w:rsidP="000B372F">
            <w:pPr>
              <w:tabs>
                <w:tab w:val="left" w:pos="495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61F03" w:rsidRPr="00000A9E">
        <w:trPr>
          <w:trHeight w:val="416"/>
        </w:trPr>
        <w:tc>
          <w:tcPr>
            <w:tcW w:w="4111" w:type="dxa"/>
            <w:vMerge w:val="restart"/>
            <w:vAlign w:val="center"/>
          </w:tcPr>
          <w:p w:rsidR="00E61F03" w:rsidRPr="000B372F" w:rsidRDefault="00E61F03" w:rsidP="0083540C">
            <w:pPr>
              <w:pStyle w:val="ListParagraph"/>
              <w:tabs>
                <w:tab w:val="left" w:pos="9033"/>
              </w:tabs>
              <w:ind w:left="8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0B372F">
              <w:rPr>
                <w:sz w:val="24"/>
                <w:szCs w:val="24"/>
              </w:rPr>
              <w:t>тдел работы с налогоплательщиками</w:t>
            </w:r>
          </w:p>
        </w:tc>
        <w:tc>
          <w:tcPr>
            <w:tcW w:w="11057" w:type="dxa"/>
            <w:vAlign w:val="center"/>
          </w:tcPr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372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Категория «руководители» ведущей группы должностей государственной гражданской службы</w:t>
            </w:r>
          </w:p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372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Категория «специалисты» ведущей и старшей  группы должностей государственной гражданской службы</w:t>
            </w:r>
          </w:p>
        </w:tc>
      </w:tr>
      <w:tr w:rsidR="00E61F03" w:rsidRPr="00000A9E">
        <w:trPr>
          <w:trHeight w:val="416"/>
        </w:trPr>
        <w:tc>
          <w:tcPr>
            <w:tcW w:w="4111" w:type="dxa"/>
            <w:vMerge/>
            <w:vAlign w:val="center"/>
          </w:tcPr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vAlign w:val="center"/>
          </w:tcPr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372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Направление – организация работы с налогоплательщиками</w:t>
            </w:r>
          </w:p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37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Высшее образование по специальностям, направлениям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«Налоги и налогообложение», «Менеджмент организации», «Бухгалтерский учет, анализ и аудит», «Экономическая безопасность», «Финансы», «Экономика и управление на предприятии», «Экономика труда», «Антикризисное управление»,  «Маркетинг»,  «Бизнес-информатика»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61F03" w:rsidRPr="000B372F" w:rsidRDefault="00E61F03" w:rsidP="000B372F">
            <w:pPr>
              <w:tabs>
                <w:tab w:val="left" w:pos="495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61F03" w:rsidRPr="000B372F" w:rsidRDefault="00E61F03" w:rsidP="000B372F">
            <w:pPr>
              <w:tabs>
                <w:tab w:val="left" w:pos="495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372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Направление – взаимодействие со средствами массовой информации и связи с общественностью.</w:t>
            </w:r>
          </w:p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37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Высшее образование по специальностям, направлениям подготовки  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«Налоги и налогообложение», «Менеджмент организации», «Бухгалтерский учет, анализ и аудит», «Экономическая безопасность», «Финансы», «Экономика и управление на предприятии», «Экономика труда», «Антикризисное управление»,  «Маркетинг»,  «Бизнес-информатика», «Политология», «Социология», направления подготовки укрупненной группы направлений подготовки «Средства массовой информации и информационно-библиотечное дело», «Журналистика», «Связи с общественностью», «Реклама», «Социология», «Экономическая теория», «Менеджмент организации», «Маркетинг»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61F03" w:rsidRPr="00000A9E">
        <w:trPr>
          <w:trHeight w:val="416"/>
        </w:trPr>
        <w:tc>
          <w:tcPr>
            <w:tcW w:w="4111" w:type="dxa"/>
            <w:vMerge/>
            <w:vAlign w:val="center"/>
          </w:tcPr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vAlign w:val="center"/>
          </w:tcPr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372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Категория «обеспечивающие специалисты» старшей и младшей группы должностей государственной гражданской службы</w:t>
            </w:r>
          </w:p>
        </w:tc>
      </w:tr>
      <w:tr w:rsidR="00E61F03" w:rsidRPr="00000A9E">
        <w:trPr>
          <w:trHeight w:val="416"/>
        </w:trPr>
        <w:tc>
          <w:tcPr>
            <w:tcW w:w="4111" w:type="dxa"/>
            <w:vMerge/>
            <w:vAlign w:val="center"/>
          </w:tcPr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vAlign w:val="center"/>
          </w:tcPr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372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Направление – организация работы с налогоплательщиками</w:t>
            </w:r>
          </w:p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37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Профессиональное образование по специальностям, направлениям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«Налоги и налогообложение», «Менеджмент организации», «Бухгалтерский учет, анализ и аудит», «Экономическая безопасность», «Финансы», «Экономика и управление на предприятии», «Экономика труда», «Антикризисное управление»,  «Маркетинг», «Бизнес-информатика»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E61F03" w:rsidRPr="000B372F" w:rsidRDefault="00E61F03" w:rsidP="000B372F">
            <w:pPr>
              <w:tabs>
                <w:tab w:val="left" w:pos="495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372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Направление – взаимодействие со средствами массовой информации и связи с общественностью.</w:t>
            </w:r>
          </w:p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37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Профессиональное образование по специальностям, направлениям подготовки  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«Налоги и налогообложение», «Менеджмент организации», «Бухгалтерский учет, анализ и аудит», «Экономическая безопасность», «Финансы», «Экономика и управление на предприятии», «Экономика труда», «Антикризисное управление»,  «Маркетинг»,  «Бизнес-информатика», «Политология», «Социология», направления подготовки укрупненной группы направлений подготовки «Средства массовой информации и информационно-библиотечное дело», «Журналистика», «Связи с общественностью», «Реклама», «Социология», «Экономическая теория», «Менеджмент организации», «Маркетинг»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61F03" w:rsidRPr="00000A9E">
        <w:trPr>
          <w:trHeight w:val="416"/>
        </w:trPr>
        <w:tc>
          <w:tcPr>
            <w:tcW w:w="4111" w:type="dxa"/>
            <w:vMerge w:val="restart"/>
            <w:vAlign w:val="center"/>
          </w:tcPr>
          <w:p w:rsidR="00E61F03" w:rsidRPr="000B372F" w:rsidRDefault="00E61F03" w:rsidP="0083540C">
            <w:pPr>
              <w:pStyle w:val="ListParagraph"/>
              <w:tabs>
                <w:tab w:val="left" w:pos="9033"/>
              </w:tabs>
              <w:ind w:left="8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урегулирования</w:t>
            </w:r>
            <w:r w:rsidRPr="000B372F">
              <w:rPr>
                <w:sz w:val="24"/>
                <w:szCs w:val="24"/>
              </w:rPr>
              <w:t xml:space="preserve"> задолженности</w:t>
            </w:r>
          </w:p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vAlign w:val="center"/>
          </w:tcPr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372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Категория «руководители» ведущей группы должностей государственной гражданской службы</w:t>
            </w:r>
          </w:p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372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Категория «специалисты» ведущей и старшей  группы должностей государственной гражданской службы</w:t>
            </w:r>
          </w:p>
        </w:tc>
      </w:tr>
      <w:tr w:rsidR="00E61F03" w:rsidRPr="00000A9E">
        <w:trPr>
          <w:trHeight w:val="416"/>
        </w:trPr>
        <w:tc>
          <w:tcPr>
            <w:tcW w:w="4111" w:type="dxa"/>
            <w:vMerge/>
            <w:vAlign w:val="center"/>
          </w:tcPr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vAlign w:val="center"/>
          </w:tcPr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37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Высшее образование по специальностям, направлениям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«Налоги и налогообложение», «Менеджмент организации», «Бухгалтерский учет, анализ и аудит», «Экономическая безопасность», «Финансы», «Экономика и управление на предприятии», «Экономика труда», «Антикризисное управление»,  «Маркетинг», «Экономика и бухгалтерский учет (по отраслям)»,  «Маркетинг», «Бизнес-информатика»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1F03" w:rsidRPr="00000A9E">
        <w:trPr>
          <w:trHeight w:val="416"/>
        </w:trPr>
        <w:tc>
          <w:tcPr>
            <w:tcW w:w="4111" w:type="dxa"/>
            <w:vMerge/>
            <w:vAlign w:val="center"/>
          </w:tcPr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vAlign w:val="center"/>
          </w:tcPr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372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Категория «обеспечивающие специалисты» старшей и младшей группы должностей государственной гражданской службы</w:t>
            </w:r>
          </w:p>
        </w:tc>
      </w:tr>
      <w:tr w:rsidR="00E61F03" w:rsidRPr="00000A9E">
        <w:trPr>
          <w:trHeight w:val="416"/>
        </w:trPr>
        <w:tc>
          <w:tcPr>
            <w:tcW w:w="4111" w:type="dxa"/>
            <w:vMerge/>
            <w:vAlign w:val="center"/>
          </w:tcPr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vAlign w:val="center"/>
          </w:tcPr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37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Профессиональное образование по специальностям, направлениям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«Налоги и налогообложение», «Менеджмент организации», «Бухгалтерский учет, анализ и аудит», «Экономическая безопасность», «Финансы», «Экономика и управление на предприятии», «Экономика труда», «Антикризисное управление»,  «Маркетинг», «Экономика и бухгалтерский учет (по отраслям)»,  «Бизнес-информатика»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61F03" w:rsidRPr="00000A9E">
        <w:trPr>
          <w:trHeight w:val="416"/>
        </w:trPr>
        <w:tc>
          <w:tcPr>
            <w:tcW w:w="4111" w:type="dxa"/>
            <w:vMerge w:val="restart"/>
            <w:vAlign w:val="center"/>
          </w:tcPr>
          <w:p w:rsidR="00E61F03" w:rsidRPr="000B372F" w:rsidRDefault="00E61F03" w:rsidP="0083540C">
            <w:pPr>
              <w:pStyle w:val="ListParagraph"/>
              <w:tabs>
                <w:tab w:val="left" w:pos="903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0B372F">
              <w:rPr>
                <w:sz w:val="24"/>
                <w:szCs w:val="24"/>
              </w:rPr>
              <w:t>тдел финансового и хозяйственного обеспечения</w:t>
            </w:r>
          </w:p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vAlign w:val="center"/>
          </w:tcPr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372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Категория «руководители» ведущей группы должностей государственной гражданской службы</w:t>
            </w:r>
          </w:p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372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Категория «специалисты» ведущей и старшей  группы должностей государственной гражданской службы</w:t>
            </w:r>
          </w:p>
        </w:tc>
      </w:tr>
      <w:tr w:rsidR="00E61F03" w:rsidRPr="00000A9E">
        <w:trPr>
          <w:trHeight w:val="416"/>
        </w:trPr>
        <w:tc>
          <w:tcPr>
            <w:tcW w:w="4111" w:type="dxa"/>
            <w:vMerge/>
            <w:vAlign w:val="center"/>
          </w:tcPr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vAlign w:val="center"/>
          </w:tcPr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37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Высшее образование по специальностям, направлениям подготовки «Юриспруденция», «Экономика», «Менеджмент» (по отраслям), «Экономика и управление», «Государственное и муниципальное управление», «Бухгалтерский учет, анализ и аудит»., «Финансы и кредит», «Государственный аудит», «Экономика и бухгалтерский учет (по отраслям)», «Налоги и налогообложение»,  «Архитектура и строительство», «Техника и технологии строительства», «Строительство» «Менеджмент организации», «Промышленное и гражданское строительство», «Проектирование зданий», «Вычислительные машины», «Статистика»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1F03" w:rsidRPr="00000A9E">
        <w:trPr>
          <w:trHeight w:val="416"/>
        </w:trPr>
        <w:tc>
          <w:tcPr>
            <w:tcW w:w="4111" w:type="dxa"/>
            <w:vMerge/>
            <w:vAlign w:val="center"/>
          </w:tcPr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vAlign w:val="center"/>
          </w:tcPr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372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Категория «обеспечивающие специалисты» старшей и младшей группы должностей государственной гражданской службы</w:t>
            </w:r>
          </w:p>
        </w:tc>
      </w:tr>
      <w:tr w:rsidR="00E61F03" w:rsidRPr="00000A9E">
        <w:trPr>
          <w:trHeight w:val="416"/>
        </w:trPr>
        <w:tc>
          <w:tcPr>
            <w:tcW w:w="4111" w:type="dxa"/>
            <w:vMerge/>
            <w:vAlign w:val="center"/>
          </w:tcPr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vAlign w:val="center"/>
          </w:tcPr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37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 предъявлений требований к специальности (направлению подготовки), либо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</w:t>
            </w:r>
          </w:p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1F03" w:rsidRPr="00000A9E">
        <w:trPr>
          <w:trHeight w:val="416"/>
        </w:trPr>
        <w:tc>
          <w:tcPr>
            <w:tcW w:w="4111" w:type="dxa"/>
            <w:vMerge w:val="restart"/>
            <w:vAlign w:val="center"/>
          </w:tcPr>
          <w:p w:rsidR="00E61F03" w:rsidRPr="000B372F" w:rsidRDefault="00E61F03" w:rsidP="0083540C">
            <w:pPr>
              <w:pStyle w:val="ListParagraph"/>
              <w:tabs>
                <w:tab w:val="left" w:pos="9033"/>
              </w:tabs>
              <w:ind w:left="8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0B372F">
              <w:rPr>
                <w:sz w:val="24"/>
                <w:szCs w:val="24"/>
              </w:rPr>
              <w:t>бщий отдел</w:t>
            </w:r>
          </w:p>
        </w:tc>
        <w:tc>
          <w:tcPr>
            <w:tcW w:w="11057" w:type="dxa"/>
            <w:vAlign w:val="center"/>
          </w:tcPr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372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Категория «руководители» ведущей группы должностей государственной гражданской службы</w:t>
            </w:r>
          </w:p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372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Категория «специалисты» ведущей и старшей  группы должностей государственной гражданской службы</w:t>
            </w:r>
          </w:p>
        </w:tc>
      </w:tr>
      <w:tr w:rsidR="00E61F03" w:rsidRPr="00000A9E">
        <w:trPr>
          <w:trHeight w:val="416"/>
        </w:trPr>
        <w:tc>
          <w:tcPr>
            <w:tcW w:w="4111" w:type="dxa"/>
            <w:vMerge/>
            <w:vAlign w:val="center"/>
          </w:tcPr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057" w:type="dxa"/>
            <w:vAlign w:val="center"/>
          </w:tcPr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37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Высшее образование по специальностям, направлениям подготовки «Государственное и муниципальное управление», «Менеджмент», «Юриспруденция», «Документоведение и архивоведение», «Финансы и кредит», «Экономика и управление на предприятии», «Экономика», «Финансы», «Антикризисное управление», «Бухгалтерский учет, анализ и аудит», «Управление персоналом», «Экономическая безопасность», «Налоги и налогообложение»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</w:t>
            </w:r>
          </w:p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1F03" w:rsidRPr="00000A9E">
        <w:trPr>
          <w:trHeight w:val="416"/>
        </w:trPr>
        <w:tc>
          <w:tcPr>
            <w:tcW w:w="4111" w:type="dxa"/>
            <w:vMerge/>
            <w:vAlign w:val="center"/>
          </w:tcPr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vAlign w:val="center"/>
          </w:tcPr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372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Категория «обеспечивающие специалисты» старшей и младшей группы должностей государственной гражданской службы</w:t>
            </w:r>
          </w:p>
        </w:tc>
      </w:tr>
      <w:tr w:rsidR="00E61F03" w:rsidRPr="00000A9E">
        <w:trPr>
          <w:trHeight w:val="416"/>
        </w:trPr>
        <w:tc>
          <w:tcPr>
            <w:tcW w:w="4111" w:type="dxa"/>
            <w:vMerge/>
            <w:vAlign w:val="center"/>
          </w:tcPr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vAlign w:val="center"/>
          </w:tcPr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37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 предъявлений требований к специальности (направлению подготовки), либо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</w:t>
            </w:r>
          </w:p>
          <w:p w:rsidR="00E61F03" w:rsidRPr="000B372F" w:rsidRDefault="00E61F03" w:rsidP="000B372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E61F03" w:rsidRPr="00000A9E" w:rsidRDefault="00E61F03" w:rsidP="001C3193">
      <w:pPr>
        <w:tabs>
          <w:tab w:val="left" w:pos="4953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61F03" w:rsidRPr="00000A9E" w:rsidRDefault="00E61F03" w:rsidP="002424D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E61F03" w:rsidRPr="00000A9E" w:rsidSect="003C69F2">
      <w:headerReference w:type="default" r:id="rId7"/>
      <w:footerReference w:type="default" r:id="rId8"/>
      <w:headerReference w:type="first" r:id="rId9"/>
      <w:pgSz w:w="16838" w:h="11906" w:orient="landscape"/>
      <w:pgMar w:top="993" w:right="567" w:bottom="993" w:left="1134" w:header="142" w:footer="272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1F03" w:rsidRDefault="00E61F03" w:rsidP="004C1E3E">
      <w:pPr>
        <w:spacing w:after="0" w:line="240" w:lineRule="auto"/>
      </w:pPr>
      <w:r>
        <w:separator/>
      </w:r>
    </w:p>
  </w:endnote>
  <w:endnote w:type="continuationSeparator" w:id="0">
    <w:p w:rsidR="00E61F03" w:rsidRDefault="00E61F03" w:rsidP="004C1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F03" w:rsidRPr="0050472D" w:rsidRDefault="00E61F03" w:rsidP="00231975">
    <w:pPr>
      <w:autoSpaceDE w:val="0"/>
      <w:autoSpaceDN w:val="0"/>
      <w:adjustRightInd w:val="0"/>
      <w:jc w:val="both"/>
      <w:rPr>
        <w:sz w:val="16"/>
        <w:szCs w:val="16"/>
      </w:rPr>
    </w:pPr>
    <w:r w:rsidRPr="0050472D">
      <w:rPr>
        <w:rStyle w:val="FootnoteReference"/>
        <w:sz w:val="16"/>
        <w:szCs w:val="16"/>
      </w:rPr>
      <w:footnoteRef/>
    </w:r>
    <w:r w:rsidRPr="0050472D">
      <w:rPr>
        <w:sz w:val="16"/>
        <w:szCs w:val="16"/>
      </w:rPr>
      <w:t xml:space="preserve"> </w:t>
    </w:r>
  </w:p>
  <w:p w:rsidR="00E61F03" w:rsidRPr="0050472D" w:rsidRDefault="00E61F03" w:rsidP="00231975">
    <w:pPr>
      <w:autoSpaceDE w:val="0"/>
      <w:autoSpaceDN w:val="0"/>
      <w:adjustRightInd w:val="0"/>
      <w:jc w:val="both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1F03" w:rsidRDefault="00E61F03" w:rsidP="004C1E3E">
      <w:pPr>
        <w:spacing w:after="0" w:line="240" w:lineRule="auto"/>
      </w:pPr>
      <w:r>
        <w:separator/>
      </w:r>
    </w:p>
  </w:footnote>
  <w:footnote w:type="continuationSeparator" w:id="0">
    <w:p w:rsidR="00E61F03" w:rsidRDefault="00E61F03" w:rsidP="004C1E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F03" w:rsidRDefault="00E61F03">
    <w:pPr>
      <w:pStyle w:val="Header"/>
      <w:jc w:val="center"/>
    </w:pPr>
    <w:fldSimple w:instr="PAGE   \* MERGEFORMAT">
      <w:r>
        <w:rPr>
          <w:noProof/>
        </w:rPr>
        <w:t>8</w:t>
      </w:r>
    </w:fldSimple>
  </w:p>
  <w:p w:rsidR="00E61F03" w:rsidRPr="00541F70" w:rsidRDefault="00E61F03" w:rsidP="00541F70">
    <w:pPr>
      <w:pStyle w:val="Header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F03" w:rsidRDefault="00E61F03">
    <w:pPr>
      <w:pStyle w:val="Header"/>
      <w:jc w:val="center"/>
      <w:rPr>
        <w:lang w:val="en-US"/>
      </w:rPr>
    </w:pPr>
  </w:p>
  <w:p w:rsidR="00E61F03" w:rsidRPr="003C69F2" w:rsidRDefault="00E61F03">
    <w:pPr>
      <w:pStyle w:val="Header"/>
      <w:jc w:val="center"/>
      <w:rPr>
        <w:color w:val="FFFFFF"/>
      </w:rPr>
    </w:pPr>
    <w:r w:rsidRPr="003C69F2">
      <w:rPr>
        <w:color w:val="FFFFFF"/>
      </w:rPr>
      <w:fldChar w:fldCharType="begin"/>
    </w:r>
    <w:r w:rsidRPr="003C69F2">
      <w:rPr>
        <w:color w:val="FFFFFF"/>
      </w:rPr>
      <w:instrText>PAGE   \* MERGEFORMAT</w:instrText>
    </w:r>
    <w:r w:rsidRPr="003C69F2">
      <w:rPr>
        <w:color w:val="FFFFFF"/>
      </w:rPr>
      <w:fldChar w:fldCharType="separate"/>
    </w:r>
    <w:r>
      <w:rPr>
        <w:noProof/>
        <w:color w:val="FFFFFF"/>
      </w:rPr>
      <w:t>1</w:t>
    </w:r>
    <w:r w:rsidRPr="003C69F2">
      <w:rPr>
        <w:color w:val="FFFFFF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185B1610"/>
    <w:multiLevelType w:val="multilevel"/>
    <w:tmpl w:val="0DAA84A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23455980"/>
    <w:multiLevelType w:val="hybridMultilevel"/>
    <w:tmpl w:val="2E3066B8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534AC7"/>
    <w:multiLevelType w:val="hybridMultilevel"/>
    <w:tmpl w:val="2E306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915494"/>
    <w:multiLevelType w:val="multilevel"/>
    <w:tmpl w:val="87CE6B1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5">
    <w:nsid w:val="30C06222"/>
    <w:multiLevelType w:val="hybridMultilevel"/>
    <w:tmpl w:val="2E3066B8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E34674"/>
    <w:multiLevelType w:val="hybridMultilevel"/>
    <w:tmpl w:val="07E0A016"/>
    <w:lvl w:ilvl="0" w:tplc="8EFCF59C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A15079"/>
    <w:multiLevelType w:val="multilevel"/>
    <w:tmpl w:val="10841CFA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Times New Roman"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Times New Roman" w:hint="default"/>
        <w:b w:val="0"/>
        <w:bCs w:val="0"/>
      </w:rPr>
    </w:lvl>
  </w:abstractNum>
  <w:abstractNum w:abstractNumId="8">
    <w:nsid w:val="35EC6FA2"/>
    <w:multiLevelType w:val="hybridMultilevel"/>
    <w:tmpl w:val="2E3066B8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804E97"/>
    <w:multiLevelType w:val="hybridMultilevel"/>
    <w:tmpl w:val="FA3EAC64"/>
    <w:lvl w:ilvl="0" w:tplc="5E16053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9D05FA"/>
    <w:multiLevelType w:val="hybridMultilevel"/>
    <w:tmpl w:val="FA3EAC64"/>
    <w:lvl w:ilvl="0" w:tplc="5E16053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6169E7"/>
    <w:multiLevelType w:val="hybridMultilevel"/>
    <w:tmpl w:val="2E306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383543"/>
    <w:multiLevelType w:val="hybridMultilevel"/>
    <w:tmpl w:val="9BFE0010"/>
    <w:lvl w:ilvl="0" w:tplc="48F8BDAA">
      <w:start w:val="1"/>
      <w:numFmt w:val="decimal"/>
      <w:lvlText w:val="1.%1."/>
      <w:lvlJc w:val="left"/>
      <w:pPr>
        <w:ind w:left="51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736A2A"/>
    <w:multiLevelType w:val="hybridMultilevel"/>
    <w:tmpl w:val="2FB20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A70824"/>
    <w:multiLevelType w:val="multilevel"/>
    <w:tmpl w:val="051EB176"/>
    <w:lvl w:ilvl="0"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62A656F3"/>
    <w:multiLevelType w:val="multilevel"/>
    <w:tmpl w:val="E6BC367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69C75023"/>
    <w:multiLevelType w:val="hybridMultilevel"/>
    <w:tmpl w:val="FA3EAC64"/>
    <w:lvl w:ilvl="0" w:tplc="5E16053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014ED0"/>
    <w:multiLevelType w:val="multilevel"/>
    <w:tmpl w:val="8C96DAB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7F2634FB"/>
    <w:multiLevelType w:val="multilevel"/>
    <w:tmpl w:val="B52A9C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FDF6AA5"/>
    <w:multiLevelType w:val="hybridMultilevel"/>
    <w:tmpl w:val="C6A8A2D4"/>
    <w:lvl w:ilvl="0" w:tplc="ADA8775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7"/>
  </w:num>
  <w:num w:numId="3">
    <w:abstractNumId w:val="14"/>
  </w:num>
  <w:num w:numId="4">
    <w:abstractNumId w:val="12"/>
  </w:num>
  <w:num w:numId="5">
    <w:abstractNumId w:val="1"/>
  </w:num>
  <w:num w:numId="6">
    <w:abstractNumId w:val="18"/>
  </w:num>
  <w:num w:numId="7">
    <w:abstractNumId w:val="6"/>
  </w:num>
  <w:num w:numId="8">
    <w:abstractNumId w:val="4"/>
  </w:num>
  <w:num w:numId="9">
    <w:abstractNumId w:val="19"/>
  </w:num>
  <w:num w:numId="10">
    <w:abstractNumId w:val="7"/>
  </w:num>
  <w:num w:numId="11">
    <w:abstractNumId w:val="15"/>
  </w:num>
  <w:num w:numId="12">
    <w:abstractNumId w:val="13"/>
  </w:num>
  <w:num w:numId="13">
    <w:abstractNumId w:val="16"/>
  </w:num>
  <w:num w:numId="14">
    <w:abstractNumId w:val="10"/>
  </w:num>
  <w:num w:numId="15">
    <w:abstractNumId w:val="9"/>
  </w:num>
  <w:num w:numId="16">
    <w:abstractNumId w:val="11"/>
  </w:num>
  <w:num w:numId="17">
    <w:abstractNumId w:val="2"/>
  </w:num>
  <w:num w:numId="18">
    <w:abstractNumId w:val="3"/>
  </w:num>
  <w:num w:numId="19">
    <w:abstractNumId w:val="8"/>
  </w:num>
  <w:num w:numId="2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7FF9"/>
    <w:rsid w:val="00000A9E"/>
    <w:rsid w:val="00002BEB"/>
    <w:rsid w:val="000031C7"/>
    <w:rsid w:val="0000321C"/>
    <w:rsid w:val="00046667"/>
    <w:rsid w:val="000473D1"/>
    <w:rsid w:val="000534AF"/>
    <w:rsid w:val="00065ECC"/>
    <w:rsid w:val="000675F1"/>
    <w:rsid w:val="000A0D73"/>
    <w:rsid w:val="000A7906"/>
    <w:rsid w:val="000B372F"/>
    <w:rsid w:val="000C44F8"/>
    <w:rsid w:val="000D6488"/>
    <w:rsid w:val="00111DB8"/>
    <w:rsid w:val="00114948"/>
    <w:rsid w:val="0012157C"/>
    <w:rsid w:val="00122D22"/>
    <w:rsid w:val="00125458"/>
    <w:rsid w:val="0013679E"/>
    <w:rsid w:val="00136A7E"/>
    <w:rsid w:val="00150C0C"/>
    <w:rsid w:val="00152CAF"/>
    <w:rsid w:val="00157FF9"/>
    <w:rsid w:val="00171688"/>
    <w:rsid w:val="00175F7F"/>
    <w:rsid w:val="001A2992"/>
    <w:rsid w:val="001B1E7D"/>
    <w:rsid w:val="001B7813"/>
    <w:rsid w:val="001C3193"/>
    <w:rsid w:val="001D54DA"/>
    <w:rsid w:val="001D6915"/>
    <w:rsid w:val="001D76D9"/>
    <w:rsid w:val="001F6584"/>
    <w:rsid w:val="00210A0C"/>
    <w:rsid w:val="00231975"/>
    <w:rsid w:val="00236D13"/>
    <w:rsid w:val="002424D4"/>
    <w:rsid w:val="002456B1"/>
    <w:rsid w:val="002710D7"/>
    <w:rsid w:val="00293F3E"/>
    <w:rsid w:val="00295B64"/>
    <w:rsid w:val="002B70EC"/>
    <w:rsid w:val="002D4A31"/>
    <w:rsid w:val="002D71FB"/>
    <w:rsid w:val="003178F7"/>
    <w:rsid w:val="00324E43"/>
    <w:rsid w:val="0033764F"/>
    <w:rsid w:val="00370B4E"/>
    <w:rsid w:val="003941E6"/>
    <w:rsid w:val="003B27A0"/>
    <w:rsid w:val="003B5B97"/>
    <w:rsid w:val="003B63F7"/>
    <w:rsid w:val="003C6840"/>
    <w:rsid w:val="003C69F2"/>
    <w:rsid w:val="003D3E16"/>
    <w:rsid w:val="003E0827"/>
    <w:rsid w:val="003F579B"/>
    <w:rsid w:val="00403B32"/>
    <w:rsid w:val="004163D1"/>
    <w:rsid w:val="00422A82"/>
    <w:rsid w:val="00430542"/>
    <w:rsid w:val="004305E3"/>
    <w:rsid w:val="00435EA5"/>
    <w:rsid w:val="00451924"/>
    <w:rsid w:val="004611EE"/>
    <w:rsid w:val="00472A29"/>
    <w:rsid w:val="00476882"/>
    <w:rsid w:val="004803ED"/>
    <w:rsid w:val="004A3B78"/>
    <w:rsid w:val="004B77B2"/>
    <w:rsid w:val="004C0A29"/>
    <w:rsid w:val="004C1E3E"/>
    <w:rsid w:val="004D008A"/>
    <w:rsid w:val="004D17D0"/>
    <w:rsid w:val="004D58D1"/>
    <w:rsid w:val="004E5B8D"/>
    <w:rsid w:val="0050472D"/>
    <w:rsid w:val="00541F70"/>
    <w:rsid w:val="005452FA"/>
    <w:rsid w:val="0058028A"/>
    <w:rsid w:val="00593A02"/>
    <w:rsid w:val="00594051"/>
    <w:rsid w:val="005A45DD"/>
    <w:rsid w:val="005A7F8F"/>
    <w:rsid w:val="005C382F"/>
    <w:rsid w:val="005C790A"/>
    <w:rsid w:val="005C7939"/>
    <w:rsid w:val="005C7FD5"/>
    <w:rsid w:val="005D0C67"/>
    <w:rsid w:val="005D5348"/>
    <w:rsid w:val="005D54BE"/>
    <w:rsid w:val="005F4FE2"/>
    <w:rsid w:val="00603A72"/>
    <w:rsid w:val="0060727F"/>
    <w:rsid w:val="00632FBC"/>
    <w:rsid w:val="00660154"/>
    <w:rsid w:val="00666DA2"/>
    <w:rsid w:val="0067428F"/>
    <w:rsid w:val="00683594"/>
    <w:rsid w:val="006D037E"/>
    <w:rsid w:val="006D6AD6"/>
    <w:rsid w:val="006E399B"/>
    <w:rsid w:val="006E472C"/>
    <w:rsid w:val="006F7644"/>
    <w:rsid w:val="00704C45"/>
    <w:rsid w:val="00713226"/>
    <w:rsid w:val="007139A6"/>
    <w:rsid w:val="00730E5D"/>
    <w:rsid w:val="007459AD"/>
    <w:rsid w:val="00747DC3"/>
    <w:rsid w:val="007544DC"/>
    <w:rsid w:val="00756300"/>
    <w:rsid w:val="00764255"/>
    <w:rsid w:val="007A7237"/>
    <w:rsid w:val="007C478C"/>
    <w:rsid w:val="007C5AC4"/>
    <w:rsid w:val="007E3AD5"/>
    <w:rsid w:val="00802BFA"/>
    <w:rsid w:val="00830D97"/>
    <w:rsid w:val="00831B24"/>
    <w:rsid w:val="0083540C"/>
    <w:rsid w:val="008409E0"/>
    <w:rsid w:val="008427DC"/>
    <w:rsid w:val="00843A66"/>
    <w:rsid w:val="00850652"/>
    <w:rsid w:val="00850F1B"/>
    <w:rsid w:val="008548FD"/>
    <w:rsid w:val="00857C0E"/>
    <w:rsid w:val="00862356"/>
    <w:rsid w:val="0086243E"/>
    <w:rsid w:val="008672DD"/>
    <w:rsid w:val="008A04CF"/>
    <w:rsid w:val="008A28D5"/>
    <w:rsid w:val="008A62E6"/>
    <w:rsid w:val="008B4B53"/>
    <w:rsid w:val="00905CD3"/>
    <w:rsid w:val="00906711"/>
    <w:rsid w:val="009072B4"/>
    <w:rsid w:val="009164DC"/>
    <w:rsid w:val="009263C4"/>
    <w:rsid w:val="00956314"/>
    <w:rsid w:val="00966FBA"/>
    <w:rsid w:val="00973465"/>
    <w:rsid w:val="0099183A"/>
    <w:rsid w:val="00993660"/>
    <w:rsid w:val="009A170C"/>
    <w:rsid w:val="009B278F"/>
    <w:rsid w:val="009C1F21"/>
    <w:rsid w:val="009C6CA4"/>
    <w:rsid w:val="009D4829"/>
    <w:rsid w:val="009D7023"/>
    <w:rsid w:val="009F0956"/>
    <w:rsid w:val="00A1574B"/>
    <w:rsid w:val="00A16654"/>
    <w:rsid w:val="00A23BED"/>
    <w:rsid w:val="00A36067"/>
    <w:rsid w:val="00A43241"/>
    <w:rsid w:val="00A51933"/>
    <w:rsid w:val="00A629F4"/>
    <w:rsid w:val="00A71936"/>
    <w:rsid w:val="00A8500E"/>
    <w:rsid w:val="00A945D3"/>
    <w:rsid w:val="00AB0CBD"/>
    <w:rsid w:val="00AB18DE"/>
    <w:rsid w:val="00AD1AE3"/>
    <w:rsid w:val="00AD444C"/>
    <w:rsid w:val="00AD6578"/>
    <w:rsid w:val="00B04EF4"/>
    <w:rsid w:val="00B17C06"/>
    <w:rsid w:val="00B20DE6"/>
    <w:rsid w:val="00B24967"/>
    <w:rsid w:val="00B80ACB"/>
    <w:rsid w:val="00B86F6C"/>
    <w:rsid w:val="00BB6396"/>
    <w:rsid w:val="00BF1ECB"/>
    <w:rsid w:val="00C15242"/>
    <w:rsid w:val="00C1777E"/>
    <w:rsid w:val="00C233E7"/>
    <w:rsid w:val="00C30C4B"/>
    <w:rsid w:val="00C31932"/>
    <w:rsid w:val="00C354C0"/>
    <w:rsid w:val="00C41720"/>
    <w:rsid w:val="00C52377"/>
    <w:rsid w:val="00C608D6"/>
    <w:rsid w:val="00C7321A"/>
    <w:rsid w:val="00C97299"/>
    <w:rsid w:val="00CA0FF2"/>
    <w:rsid w:val="00CB2034"/>
    <w:rsid w:val="00CC0AE7"/>
    <w:rsid w:val="00CD3A8E"/>
    <w:rsid w:val="00CD5691"/>
    <w:rsid w:val="00CE1EF0"/>
    <w:rsid w:val="00CE5985"/>
    <w:rsid w:val="00CE6F0E"/>
    <w:rsid w:val="00D0685E"/>
    <w:rsid w:val="00D07961"/>
    <w:rsid w:val="00D441F6"/>
    <w:rsid w:val="00D71834"/>
    <w:rsid w:val="00D71BD0"/>
    <w:rsid w:val="00DA7BAC"/>
    <w:rsid w:val="00DB460B"/>
    <w:rsid w:val="00E206EE"/>
    <w:rsid w:val="00E22BF5"/>
    <w:rsid w:val="00E31361"/>
    <w:rsid w:val="00E3223F"/>
    <w:rsid w:val="00E33EAE"/>
    <w:rsid w:val="00E5021E"/>
    <w:rsid w:val="00E61F03"/>
    <w:rsid w:val="00E64D07"/>
    <w:rsid w:val="00E748CC"/>
    <w:rsid w:val="00E74C74"/>
    <w:rsid w:val="00E7744A"/>
    <w:rsid w:val="00E90873"/>
    <w:rsid w:val="00EB5563"/>
    <w:rsid w:val="00EE737B"/>
    <w:rsid w:val="00F21C27"/>
    <w:rsid w:val="00F27133"/>
    <w:rsid w:val="00F37334"/>
    <w:rsid w:val="00F47169"/>
    <w:rsid w:val="00F5312E"/>
    <w:rsid w:val="00F73B7E"/>
    <w:rsid w:val="00F874CE"/>
    <w:rsid w:val="00FA4A9E"/>
    <w:rsid w:val="00FA4DB4"/>
    <w:rsid w:val="00FA59B6"/>
    <w:rsid w:val="00FA61E4"/>
    <w:rsid w:val="00FD6B19"/>
    <w:rsid w:val="00FE6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1E3E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A45DD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E1EF0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45DD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E1EF0"/>
    <w:rPr>
      <w:rFonts w:ascii="Times New Roman" w:hAnsi="Times New Roman" w:cs="Times New Roman"/>
      <w:b/>
      <w:bCs/>
      <w:sz w:val="20"/>
      <w:szCs w:val="20"/>
      <w:lang/>
    </w:rPr>
  </w:style>
  <w:style w:type="paragraph" w:styleId="Header">
    <w:name w:val="header"/>
    <w:basedOn w:val="Normal"/>
    <w:link w:val="HeaderChar"/>
    <w:uiPriority w:val="99"/>
    <w:rsid w:val="004C1E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C1E3E"/>
    <w:rPr>
      <w:rFonts w:ascii="Calibri" w:eastAsia="Times New Roman" w:hAnsi="Calibri" w:cs="Calibri"/>
    </w:rPr>
  </w:style>
  <w:style w:type="paragraph" w:styleId="FootnoteText">
    <w:name w:val="footnote text"/>
    <w:basedOn w:val="Normal"/>
    <w:link w:val="FootnoteTextChar"/>
    <w:uiPriority w:val="99"/>
    <w:semiHidden/>
    <w:rsid w:val="004C1E3E"/>
    <w:pPr>
      <w:spacing w:after="0" w:line="240" w:lineRule="auto"/>
    </w:pPr>
    <w:rPr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C1E3E"/>
    <w:rPr>
      <w:rFonts w:ascii="Calibri" w:eastAsia="Times New Roman" w:hAnsi="Calibri" w:cs="Calibri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4C1E3E"/>
    <w:rPr>
      <w:vertAlign w:val="superscript"/>
    </w:rPr>
  </w:style>
  <w:style w:type="character" w:customStyle="1" w:styleId="CharStyle10">
    <w:name w:val="Char Style 10"/>
    <w:basedOn w:val="DefaultParagraphFont"/>
    <w:link w:val="Style9"/>
    <w:uiPriority w:val="99"/>
    <w:locked/>
    <w:rsid w:val="003F579B"/>
    <w:rPr>
      <w:sz w:val="26"/>
      <w:szCs w:val="26"/>
      <w:shd w:val="clear" w:color="auto" w:fill="FFFFFF"/>
    </w:rPr>
  </w:style>
  <w:style w:type="paragraph" w:customStyle="1" w:styleId="Style9">
    <w:name w:val="Style 9"/>
    <w:basedOn w:val="Normal"/>
    <w:link w:val="CharStyle10"/>
    <w:uiPriority w:val="99"/>
    <w:rsid w:val="003F579B"/>
    <w:pPr>
      <w:widowControl w:val="0"/>
      <w:shd w:val="clear" w:color="auto" w:fill="FFFFFF"/>
      <w:spacing w:after="0" w:line="322" w:lineRule="exact"/>
      <w:jc w:val="center"/>
    </w:pPr>
    <w:rPr>
      <w:sz w:val="26"/>
      <w:szCs w:val="26"/>
    </w:rPr>
  </w:style>
  <w:style w:type="character" w:customStyle="1" w:styleId="CharStyle16">
    <w:name w:val="Char Style 16"/>
    <w:basedOn w:val="DefaultParagraphFont"/>
    <w:link w:val="Style15"/>
    <w:uiPriority w:val="99"/>
    <w:locked/>
    <w:rsid w:val="003F579B"/>
    <w:rPr>
      <w:b/>
      <w:bCs/>
      <w:shd w:val="clear" w:color="auto" w:fill="FFFFFF"/>
    </w:rPr>
  </w:style>
  <w:style w:type="paragraph" w:customStyle="1" w:styleId="Style15">
    <w:name w:val="Style 15"/>
    <w:basedOn w:val="Normal"/>
    <w:link w:val="CharStyle16"/>
    <w:uiPriority w:val="99"/>
    <w:rsid w:val="003F579B"/>
    <w:pPr>
      <w:widowControl w:val="0"/>
      <w:shd w:val="clear" w:color="auto" w:fill="FFFFFF"/>
      <w:spacing w:before="60" w:after="360" w:line="240" w:lineRule="atLeast"/>
      <w:jc w:val="center"/>
    </w:pPr>
    <w:rPr>
      <w:b/>
      <w:bCs/>
    </w:rPr>
  </w:style>
  <w:style w:type="character" w:customStyle="1" w:styleId="CharStyle8">
    <w:name w:val="Char Style 8"/>
    <w:basedOn w:val="DefaultParagraphFont"/>
    <w:link w:val="Style7"/>
    <w:uiPriority w:val="99"/>
    <w:locked/>
    <w:rsid w:val="003F579B"/>
    <w:rPr>
      <w:sz w:val="14"/>
      <w:szCs w:val="14"/>
      <w:shd w:val="clear" w:color="auto" w:fill="FFFFFF"/>
    </w:rPr>
  </w:style>
  <w:style w:type="paragraph" w:customStyle="1" w:styleId="Style7">
    <w:name w:val="Style 7"/>
    <w:basedOn w:val="Normal"/>
    <w:link w:val="CharStyle8"/>
    <w:uiPriority w:val="99"/>
    <w:rsid w:val="003F579B"/>
    <w:pPr>
      <w:widowControl w:val="0"/>
      <w:shd w:val="clear" w:color="auto" w:fill="FFFFFF"/>
      <w:spacing w:before="180" w:after="300" w:line="182" w:lineRule="exact"/>
      <w:jc w:val="center"/>
    </w:pPr>
    <w:rPr>
      <w:sz w:val="14"/>
      <w:szCs w:val="14"/>
    </w:rPr>
  </w:style>
  <w:style w:type="table" w:styleId="TableGrid">
    <w:name w:val="Table Grid"/>
    <w:basedOn w:val="TableNormal"/>
    <w:uiPriority w:val="99"/>
    <w:rsid w:val="00AD6578"/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FD6B19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harStyle3">
    <w:name w:val="Char Style 3"/>
    <w:basedOn w:val="DefaultParagraphFont"/>
    <w:link w:val="Style2"/>
    <w:uiPriority w:val="99"/>
    <w:locked/>
    <w:rsid w:val="004A3B78"/>
    <w:rPr>
      <w:sz w:val="26"/>
      <w:szCs w:val="26"/>
      <w:shd w:val="clear" w:color="auto" w:fill="FFFFFF"/>
    </w:rPr>
  </w:style>
  <w:style w:type="paragraph" w:customStyle="1" w:styleId="Style2">
    <w:name w:val="Style 2"/>
    <w:basedOn w:val="Normal"/>
    <w:link w:val="CharStyle3"/>
    <w:uiPriority w:val="99"/>
    <w:rsid w:val="004A3B78"/>
    <w:pPr>
      <w:widowControl w:val="0"/>
      <w:shd w:val="clear" w:color="auto" w:fill="FFFFFF"/>
      <w:spacing w:after="420" w:line="240" w:lineRule="atLeast"/>
      <w:ind w:hanging="1320"/>
      <w:jc w:val="center"/>
    </w:pPr>
    <w:rPr>
      <w:sz w:val="26"/>
      <w:szCs w:val="26"/>
    </w:rPr>
  </w:style>
  <w:style w:type="character" w:customStyle="1" w:styleId="titledateend">
    <w:name w:val="title_date_end"/>
    <w:basedOn w:val="DefaultParagraphFont"/>
    <w:uiPriority w:val="99"/>
    <w:rsid w:val="00A36067"/>
  </w:style>
  <w:style w:type="paragraph" w:styleId="NoSpacing">
    <w:name w:val="No Spacing"/>
    <w:uiPriority w:val="99"/>
    <w:qFormat/>
    <w:rsid w:val="001D54DA"/>
    <w:rPr>
      <w:sz w:val="28"/>
      <w:szCs w:val="28"/>
      <w:lang w:eastAsia="en-US"/>
    </w:rPr>
  </w:style>
  <w:style w:type="table" w:customStyle="1" w:styleId="1">
    <w:name w:val="Сетка таблицы1"/>
    <w:uiPriority w:val="99"/>
    <w:rsid w:val="001D54DA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233E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C233E7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1B78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B7813"/>
    <w:rPr>
      <w:rFonts w:ascii="Calibri" w:eastAsia="Times New Roman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rsid w:val="00906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0671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115</TotalTime>
  <Pages>8</Pages>
  <Words>2736</Words>
  <Characters>15596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БЕРЕЗИНА МАРИНА ВИКТОРОВНА</dc:creator>
  <cp:keywords/>
  <dc:description/>
  <cp:lastModifiedBy>3200-00-536</cp:lastModifiedBy>
  <cp:revision>30</cp:revision>
  <cp:lastPrinted>2017-10-03T12:41:00Z</cp:lastPrinted>
  <dcterms:created xsi:type="dcterms:W3CDTF">2017-10-04T11:00:00Z</dcterms:created>
  <dcterms:modified xsi:type="dcterms:W3CDTF">2017-10-31T09:23:00Z</dcterms:modified>
</cp:coreProperties>
</file>